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0837E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JOKE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381175E8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Tamworth, Warwickshire. Yeoman.</w:t>
      </w:r>
    </w:p>
    <w:p w14:paraId="10E505F3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1E563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9E3F3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charged on suspicion of being a Lollard and of helping Sir John </w:t>
      </w:r>
    </w:p>
    <w:p w14:paraId="715ACB13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Oldcastle(q.v.). One of his sureties was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Finderne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32D8406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442EB837" w14:textId="77777777" w:rsidR="007E7FC0" w:rsidRDefault="007E7FC0" w:rsidP="007E7FC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4F5DEE3F" w14:textId="77777777" w:rsidR="007E7FC0" w:rsidRDefault="007E7FC0" w:rsidP="007E7FC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6189BFAD" w14:textId="77777777" w:rsidR="007E7FC0" w:rsidRDefault="007E7FC0" w:rsidP="007E7FC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pp.42 and 45)</w:t>
      </w:r>
    </w:p>
    <w:p w14:paraId="7C8B330D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326673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0EC78" w14:textId="77777777" w:rsidR="007E7FC0" w:rsidRDefault="007E7FC0" w:rsidP="007E7F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December 2021</w:t>
      </w:r>
    </w:p>
    <w:p w14:paraId="224EA16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50678" w14:textId="77777777" w:rsidR="007E7FC0" w:rsidRDefault="007E7FC0" w:rsidP="009139A6">
      <w:r>
        <w:separator/>
      </w:r>
    </w:p>
  </w:endnote>
  <w:endnote w:type="continuationSeparator" w:id="0">
    <w:p w14:paraId="7C62BEE4" w14:textId="77777777" w:rsidR="007E7FC0" w:rsidRDefault="007E7F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0C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40B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ACA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1EA1E" w14:textId="77777777" w:rsidR="007E7FC0" w:rsidRDefault="007E7FC0" w:rsidP="009139A6">
      <w:r>
        <w:separator/>
      </w:r>
    </w:p>
  </w:footnote>
  <w:footnote w:type="continuationSeparator" w:id="0">
    <w:p w14:paraId="2B93ADED" w14:textId="77777777" w:rsidR="007E7FC0" w:rsidRDefault="007E7F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DDA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B79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DA9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FC0"/>
    <w:rsid w:val="000666E0"/>
    <w:rsid w:val="002510B7"/>
    <w:rsid w:val="005C130B"/>
    <w:rsid w:val="007E7FC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DC862"/>
  <w15:chartTrackingRefBased/>
  <w15:docId w15:val="{C634E144-EB89-44F5-9C7A-F0243CAFE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2022-01-04T11:04:00Z</dcterms:created>
  <dcterms:modified xsi:type="dcterms:W3CDTF">2022-01-04T11:05:00Z</dcterms:modified>
</cp:coreProperties>
</file>